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41" w:rsidRPr="00675C41" w:rsidRDefault="00675C41" w:rsidP="00675C41">
      <w:pPr>
        <w:jc w:val="center"/>
        <w:rPr>
          <w:rFonts w:ascii="Arial" w:hAnsi="Arial" w:cs="Arial"/>
          <w:sz w:val="32"/>
          <w:szCs w:val="32"/>
          <w:u w:val="single"/>
        </w:rPr>
      </w:pPr>
      <w:bookmarkStart w:id="0" w:name="_GoBack"/>
      <w:bookmarkEnd w:id="0"/>
      <w:r w:rsidRPr="00675C41">
        <w:rPr>
          <w:rFonts w:ascii="Arial" w:hAnsi="Arial" w:cs="Arial"/>
          <w:sz w:val="32"/>
          <w:szCs w:val="32"/>
          <w:u w:val="single"/>
        </w:rPr>
        <w:t>Bloom’s Revised Taxonomy Planning Framework</w:t>
      </w:r>
    </w:p>
    <w:p w:rsidR="00675C41" w:rsidRDefault="00675C41"/>
    <w:tbl>
      <w:tblPr>
        <w:tblStyle w:val="TableGrid"/>
        <w:tblW w:w="15120" w:type="dxa"/>
        <w:tblInd w:w="-972" w:type="dxa"/>
        <w:tblLook w:val="01E0" w:firstRow="1" w:lastRow="1" w:firstColumn="1" w:lastColumn="1" w:noHBand="0" w:noVBand="0"/>
      </w:tblPr>
      <w:tblGrid>
        <w:gridCol w:w="540"/>
        <w:gridCol w:w="2010"/>
        <w:gridCol w:w="1428"/>
        <w:gridCol w:w="1367"/>
        <w:gridCol w:w="9775"/>
      </w:tblGrid>
      <w:tr w:rsidR="000B6161" w:rsidRPr="00565D23">
        <w:tc>
          <w:tcPr>
            <w:tcW w:w="540" w:type="dxa"/>
            <w:vMerge w:val="restart"/>
            <w:textDirection w:val="btLr"/>
          </w:tcPr>
          <w:p w:rsidR="000B6161" w:rsidRPr="000B6161" w:rsidRDefault="000B6161" w:rsidP="000B616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B6161">
              <w:rPr>
                <w:rFonts w:ascii="Arial" w:hAnsi="Arial" w:cs="Arial"/>
              </w:rPr>
              <w:t>Higher-order thinking</w:t>
            </w:r>
          </w:p>
        </w:tc>
        <w:tc>
          <w:tcPr>
            <w:tcW w:w="2010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Actions</w:t>
            </w:r>
          </w:p>
        </w:tc>
        <w:tc>
          <w:tcPr>
            <w:tcW w:w="1367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Products</w:t>
            </w:r>
          </w:p>
        </w:tc>
        <w:tc>
          <w:tcPr>
            <w:tcW w:w="9775" w:type="dxa"/>
          </w:tcPr>
          <w:p w:rsidR="000B6161" w:rsidRPr="00565D23" w:rsidRDefault="000B6161" w:rsidP="00114F0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65D2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Learning Activities</w:t>
            </w:r>
          </w:p>
        </w:tc>
      </w:tr>
      <w:tr w:rsidR="000B6161" w:rsidRPr="00565D23">
        <w:tc>
          <w:tcPr>
            <w:tcW w:w="540" w:type="dxa"/>
            <w:vMerge/>
          </w:tcPr>
          <w:p w:rsidR="000B6161" w:rsidRDefault="000B6161" w:rsidP="00071E1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AA43C6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u w:val="single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33020</wp:posOffset>
                      </wp:positionV>
                      <wp:extent cx="1257300" cy="6515100"/>
                      <wp:effectExtent l="7620" t="4445" r="1905" b="508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6515100"/>
                              </a:xfrm>
                              <a:prstGeom prst="upArrow">
                                <a:avLst>
                                  <a:gd name="adj1" fmla="val 50000"/>
                                  <a:gd name="adj2" fmla="val 129545"/>
                                </a:avLst>
                              </a:prstGeom>
                              <a:solidFill>
                                <a:srgbClr val="EAEAE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AutoShape 4" o:spid="_x0000_s1026" type="#_x0000_t68" style="position:absolute;margin-left:-5.4pt;margin-top:2.6pt;width:99pt;height:51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" fillcolor="#eaeaea" stroked="f"/>
                  </w:pict>
                </mc:Fallback>
              </mc:AlternateContent>
            </w:r>
            <w:r w:rsidR="000B6161"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Creating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(Putting together ideas or elements to develop an original idea or engage in creative thinking).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Designing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Constructing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Planning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Producing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Inventing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Devising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Making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Film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Story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Project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Plan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New game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Song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Media product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Advertisement</w:t>
            </w:r>
          </w:p>
          <w:p w:rsidR="000B6161" w:rsidRPr="00565D23" w:rsidRDefault="000B6161" w:rsidP="00114F0A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Painting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Evaluating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(Judging the value of ideas, materials and methods by developing and applying standards and criteria).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Checking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Hypothesising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Critiquing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Experimenting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Judging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Testing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Detecting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Monitoring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Debate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Panel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Report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Evaluation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Investigation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Verdict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Conclusion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Persuasive speech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565D23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65D23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Analysing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(Breaking information down into its component elements)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Comparing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Organising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Deconstructing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Attributing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Outlining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Structuring</w:t>
            </w:r>
          </w:p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Integrating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Survey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Database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smartTag w:uri="urn:schemas-microsoft-com:office:smarttags" w:element="City">
              <w:smartTag w:uri="urn:schemas-microsoft-com:office:smarttags" w:element="place">
                <w:r w:rsidRPr="00565D23">
                  <w:rPr>
                    <w:rFonts w:ascii="Arial" w:hAnsi="Arial" w:cs="Arial"/>
                    <w:sz w:val="16"/>
                    <w:szCs w:val="16"/>
                  </w:rPr>
                  <w:t>Mobile</w:t>
                </w:r>
              </w:smartTag>
            </w:smartTag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Abstract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Report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Graph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Spreadsheet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Checklist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Chart</w:t>
            </w:r>
          </w:p>
          <w:p w:rsidR="000B6161" w:rsidRPr="00565D23" w:rsidRDefault="000B6161" w:rsidP="00B8511E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Outline </w:t>
            </w:r>
          </w:p>
        </w:tc>
        <w:tc>
          <w:tcPr>
            <w:tcW w:w="9775" w:type="dxa"/>
          </w:tcPr>
          <w:p w:rsidR="000B6161" w:rsidRPr="00565D23" w:rsidRDefault="000B6161" w:rsidP="00675C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 w:val="restart"/>
            <w:textDirection w:val="btLr"/>
          </w:tcPr>
          <w:p w:rsidR="000B6161" w:rsidRPr="000B6161" w:rsidRDefault="000B6161" w:rsidP="000B6161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Lower-order thinking</w:t>
            </w: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Applying</w:t>
            </w: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071E1D">
              <w:rPr>
                <w:rFonts w:ascii="Arial" w:hAnsi="Arial" w:cs="Arial"/>
                <w:sz w:val="16"/>
                <w:szCs w:val="16"/>
              </w:rPr>
              <w:t>Using strategies, concepts, principles and theories in new situations</w:t>
            </w:r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:rsidR="000B6161" w:rsidRPr="00071E1D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Implementing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Carrying out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Using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Executing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Illustration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Simulation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Sculpture</w:t>
            </w:r>
          </w:p>
          <w:p w:rsidR="000B6161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Demonstration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Presentation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Interview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Performance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Diary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Journal 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Understanding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565D23">
              <w:rPr>
                <w:rFonts w:ascii="Arial" w:hAnsi="Arial" w:cs="Arial"/>
                <w:sz w:val="16"/>
                <w:szCs w:val="16"/>
              </w:rPr>
              <w:t>Understanding of given information</w:t>
            </w:r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Interpreting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Exemplifying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Summarising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Inferring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Paraphrasing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Classifying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Comparing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Explaining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Recitation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Summary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Collection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Explanation</w:t>
            </w:r>
          </w:p>
          <w:p w:rsidR="000B6161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Show and tell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Example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Quiz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List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Label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 xml:space="preserve">Outline 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161" w:rsidRPr="00565D23">
        <w:tc>
          <w:tcPr>
            <w:tcW w:w="540" w:type="dxa"/>
            <w:vMerge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010" w:type="dxa"/>
          </w:tcPr>
          <w:p w:rsidR="000B6161" w:rsidRPr="00071E1D" w:rsidRDefault="000B6161" w:rsidP="00071E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071E1D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Remembering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(Recall or recognition of specific information).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</w:tcPr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Recognising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Listing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Describing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Identifying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Retrieving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Naming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Locating</w:t>
            </w:r>
          </w:p>
          <w:p w:rsidR="000B6161" w:rsidRPr="00565D23" w:rsidRDefault="000B6161" w:rsidP="00565D23">
            <w:pPr>
              <w:rPr>
                <w:rFonts w:ascii="Arial" w:hAnsi="Arial" w:cs="Arial"/>
                <w:sz w:val="16"/>
                <w:szCs w:val="16"/>
                <w:lang w:val="en-AU"/>
              </w:rPr>
            </w:pPr>
            <w:r w:rsidRPr="00565D23">
              <w:rPr>
                <w:rFonts w:ascii="Arial" w:hAnsi="Arial" w:cs="Arial"/>
                <w:sz w:val="16"/>
                <w:szCs w:val="16"/>
                <w:lang w:val="en-AU"/>
              </w:rPr>
              <w:t>Finding</w:t>
            </w:r>
          </w:p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</w:tcPr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Quiz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Definition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Fact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Worksheet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Test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Label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List</w:t>
            </w:r>
          </w:p>
          <w:p w:rsidR="000B6161" w:rsidRPr="00565D23" w:rsidRDefault="000B6161" w:rsidP="00D2600B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Workbook</w:t>
            </w:r>
          </w:p>
          <w:p w:rsidR="000B6161" w:rsidRPr="00565D23" w:rsidRDefault="000B6161" w:rsidP="00071E1D">
            <w:pPr>
              <w:rPr>
                <w:rFonts w:ascii="Arial" w:hAnsi="Arial" w:cs="Arial"/>
                <w:sz w:val="16"/>
                <w:szCs w:val="16"/>
              </w:rPr>
            </w:pPr>
            <w:r w:rsidRPr="00565D23">
              <w:rPr>
                <w:rFonts w:ascii="Arial" w:hAnsi="Arial" w:cs="Arial"/>
                <w:sz w:val="16"/>
                <w:szCs w:val="16"/>
              </w:rPr>
              <w:t>Reproduction</w:t>
            </w:r>
          </w:p>
        </w:tc>
        <w:tc>
          <w:tcPr>
            <w:tcW w:w="9775" w:type="dxa"/>
          </w:tcPr>
          <w:p w:rsidR="000B6161" w:rsidRPr="00565D23" w:rsidRDefault="000B6161" w:rsidP="007363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5C41" w:rsidRDefault="00675C41"/>
    <w:sectPr w:rsidR="00675C41" w:rsidSect="00474374">
      <w:pgSz w:w="15840" w:h="12240" w:orient="landscape"/>
      <w:pgMar w:top="357" w:right="1440" w:bottom="36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74D"/>
    <w:multiLevelType w:val="hybridMultilevel"/>
    <w:tmpl w:val="9C1ED95A"/>
    <w:lvl w:ilvl="0" w:tplc="E342F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CEA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00F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12C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B67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BC0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209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EC5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8AA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2E3DE0"/>
    <w:multiLevelType w:val="hybridMultilevel"/>
    <w:tmpl w:val="D8C6D8E8"/>
    <w:lvl w:ilvl="0" w:tplc="FC20E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1E9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2E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F4E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E63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70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AC6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F22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5EE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921F48"/>
    <w:multiLevelType w:val="hybridMultilevel"/>
    <w:tmpl w:val="81E6BE4C"/>
    <w:lvl w:ilvl="0" w:tplc="128A8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0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B48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105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C87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1CF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89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EA3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D0E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B3D35A9"/>
    <w:multiLevelType w:val="hybridMultilevel"/>
    <w:tmpl w:val="A6C20D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D30FD7"/>
    <w:multiLevelType w:val="hybridMultilevel"/>
    <w:tmpl w:val="C25245C6"/>
    <w:lvl w:ilvl="0" w:tplc="510495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C9E58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52012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9283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7CA1C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F2A2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58CC0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178E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D50E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2418646B"/>
    <w:multiLevelType w:val="hybridMultilevel"/>
    <w:tmpl w:val="43DEF9DE"/>
    <w:lvl w:ilvl="0" w:tplc="63425F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2C2B2">
      <w:start w:val="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BE7EA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2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EEE9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03D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82F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0E58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E9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75CE7"/>
    <w:multiLevelType w:val="hybridMultilevel"/>
    <w:tmpl w:val="9BFE01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1013904"/>
    <w:multiLevelType w:val="hybridMultilevel"/>
    <w:tmpl w:val="0CF8FD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30A3230"/>
    <w:multiLevelType w:val="hybridMultilevel"/>
    <w:tmpl w:val="3704037C"/>
    <w:lvl w:ilvl="0" w:tplc="FB0A5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247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2C2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12F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DE9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921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64B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48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E2A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48E5A96"/>
    <w:multiLevelType w:val="hybridMultilevel"/>
    <w:tmpl w:val="0A9C6CA2"/>
    <w:lvl w:ilvl="0" w:tplc="FADEAA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7031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5E48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CB3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C6B0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1C11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DCDC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5C6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8E58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84D7D96"/>
    <w:multiLevelType w:val="hybridMultilevel"/>
    <w:tmpl w:val="58CC017E"/>
    <w:lvl w:ilvl="0" w:tplc="A976BE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6EA5E6">
      <w:start w:val="2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2C5D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848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C4FA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783B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F4BE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DE4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16F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A55745B"/>
    <w:multiLevelType w:val="hybridMultilevel"/>
    <w:tmpl w:val="337EE3BC"/>
    <w:lvl w:ilvl="0" w:tplc="66680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CE5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3E7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AE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E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862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ED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2C9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24A2C96"/>
    <w:multiLevelType w:val="hybridMultilevel"/>
    <w:tmpl w:val="42F403D0"/>
    <w:lvl w:ilvl="0" w:tplc="AA1437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EF6D2">
      <w:start w:val="2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7639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7208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64C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96F2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C4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42A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40D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36508D7"/>
    <w:multiLevelType w:val="hybridMultilevel"/>
    <w:tmpl w:val="90101A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A01DF7"/>
    <w:multiLevelType w:val="hybridMultilevel"/>
    <w:tmpl w:val="ADFC3168"/>
    <w:lvl w:ilvl="0" w:tplc="E3D03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48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801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7CD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F0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ED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189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3CF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0893361"/>
    <w:multiLevelType w:val="hybridMultilevel"/>
    <w:tmpl w:val="B1C20F78"/>
    <w:lvl w:ilvl="0" w:tplc="E07EBDF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48C960">
      <w:start w:val="25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9F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46AF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96F7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96C0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7C840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780A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92460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9609BC"/>
    <w:multiLevelType w:val="hybridMultilevel"/>
    <w:tmpl w:val="408464BC"/>
    <w:lvl w:ilvl="0" w:tplc="F72E6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EF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C0D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8AA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B41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1A6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5E2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2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60F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321461D"/>
    <w:multiLevelType w:val="hybridMultilevel"/>
    <w:tmpl w:val="19AA0E3A"/>
    <w:lvl w:ilvl="0" w:tplc="2AAED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7AB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8ED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D42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7E8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EC5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183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FE8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6A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5011E3F"/>
    <w:multiLevelType w:val="hybridMultilevel"/>
    <w:tmpl w:val="17987960"/>
    <w:lvl w:ilvl="0" w:tplc="F02ED8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EEE7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A6F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3ADCC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A435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48D2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248AA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023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C800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0F10AD"/>
    <w:multiLevelType w:val="hybridMultilevel"/>
    <w:tmpl w:val="F9222B1E"/>
    <w:lvl w:ilvl="0" w:tplc="663E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8C1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C86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763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062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A82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86E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EE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6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F474377"/>
    <w:multiLevelType w:val="hybridMultilevel"/>
    <w:tmpl w:val="C9100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F5E3DBC"/>
    <w:multiLevelType w:val="hybridMultilevel"/>
    <w:tmpl w:val="2A8237D4"/>
    <w:lvl w:ilvl="0" w:tplc="38B63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083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C64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48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90F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A83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E84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100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93A7F63"/>
    <w:multiLevelType w:val="hybridMultilevel"/>
    <w:tmpl w:val="B7A85C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AF27315"/>
    <w:multiLevelType w:val="hybridMultilevel"/>
    <w:tmpl w:val="7EFE3EA2"/>
    <w:lvl w:ilvl="0" w:tplc="4E8EE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D4E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82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5EC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5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E66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12A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9E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342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3"/>
  </w:num>
  <w:num w:numId="3">
    <w:abstractNumId w:val="6"/>
  </w:num>
  <w:num w:numId="4">
    <w:abstractNumId w:val="20"/>
  </w:num>
  <w:num w:numId="5">
    <w:abstractNumId w:val="23"/>
  </w:num>
  <w:num w:numId="6">
    <w:abstractNumId w:val="2"/>
  </w:num>
  <w:num w:numId="7">
    <w:abstractNumId w:val="15"/>
  </w:num>
  <w:num w:numId="8">
    <w:abstractNumId w:val="11"/>
  </w:num>
  <w:num w:numId="9">
    <w:abstractNumId w:val="22"/>
  </w:num>
  <w:num w:numId="10">
    <w:abstractNumId w:val="16"/>
  </w:num>
  <w:num w:numId="11">
    <w:abstractNumId w:val="5"/>
  </w:num>
  <w:num w:numId="12">
    <w:abstractNumId w:val="4"/>
  </w:num>
  <w:num w:numId="13">
    <w:abstractNumId w:val="21"/>
  </w:num>
  <w:num w:numId="14">
    <w:abstractNumId w:val="7"/>
  </w:num>
  <w:num w:numId="15">
    <w:abstractNumId w:val="13"/>
  </w:num>
  <w:num w:numId="16">
    <w:abstractNumId w:val="0"/>
  </w:num>
  <w:num w:numId="17">
    <w:abstractNumId w:val="19"/>
  </w:num>
  <w:num w:numId="18">
    <w:abstractNumId w:val="10"/>
  </w:num>
  <w:num w:numId="19">
    <w:abstractNumId w:val="9"/>
  </w:num>
  <w:num w:numId="20">
    <w:abstractNumId w:val="1"/>
  </w:num>
  <w:num w:numId="21">
    <w:abstractNumId w:val="14"/>
  </w:num>
  <w:num w:numId="22">
    <w:abstractNumId w:val="12"/>
  </w:num>
  <w:num w:numId="23">
    <w:abstractNumId w:val="1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3C6"/>
    <w:rsid w:val="00071E1D"/>
    <w:rsid w:val="000B6161"/>
    <w:rsid w:val="000D7815"/>
    <w:rsid w:val="00114F0A"/>
    <w:rsid w:val="00474374"/>
    <w:rsid w:val="00565D23"/>
    <w:rsid w:val="0067105D"/>
    <w:rsid w:val="00675C41"/>
    <w:rsid w:val="006F0477"/>
    <w:rsid w:val="007363BA"/>
    <w:rsid w:val="00900049"/>
    <w:rsid w:val="00AA43C6"/>
    <w:rsid w:val="00B8511E"/>
    <w:rsid w:val="00D2600B"/>
    <w:rsid w:val="00F2102D"/>
    <w:rsid w:val="00F6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9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5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D7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5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D7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5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0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8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5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0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5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3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0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1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ice%20students\Alice%20Tutorials\archive\tuts%20s2_11\10_Bloom's%20planning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10_Bloom's planning sheet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Bloom’s Revised Taxonomy Planning Framework</vt:lpstr>
    </vt:vector>
  </TitlesOfParts>
  <Company>EQ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Bloom’s Revised Taxonomy Planning Framework</dc:title>
  <dc:creator>CDU</dc:creator>
  <cp:lastModifiedBy>CDU</cp:lastModifiedBy>
  <cp:revision>1</cp:revision>
  <cp:lastPrinted>2012-11-08T23:07:00Z</cp:lastPrinted>
  <dcterms:created xsi:type="dcterms:W3CDTF">2012-11-08T23:07:00Z</dcterms:created>
  <dcterms:modified xsi:type="dcterms:W3CDTF">2012-11-08T23:08:00Z</dcterms:modified>
</cp:coreProperties>
</file>